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6B699B" w:rsidRDefault="00A475D5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6B699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6B699B">
              <w:t xml:space="preserve"> </w:t>
            </w:r>
            <w:r w:rsidR="006B699B" w:rsidRPr="006B699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ΚΙΤ ΑΝΤΙΔΡΑΣΤΗΡΙΟ ΑΝΑΤΥΠΩΣΗΣ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B699B" w:rsidRPr="004E67E9" w:rsidTr="00354432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99B" w:rsidRPr="006B699B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Πλήρες </w:t>
            </w:r>
            <w:proofErr w:type="spellStart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ανοσοενζυμικό</w:t>
            </w:r>
            <w:proofErr w:type="spellEnd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proofErr w:type="spellStart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κιτ</w:t>
            </w:r>
            <w:proofErr w:type="spellEnd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για τον ταυτόχρονο διακριτό προσδιορισμό  23 ειδικών </w:t>
            </w:r>
            <w:proofErr w:type="spellStart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αυτοαντισωμάτων</w:t>
            </w:r>
            <w:proofErr w:type="spellEnd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 (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nucleosomes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dsDNA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histones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SS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-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A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SS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-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B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Ro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-52, </w:t>
            </w:r>
            <w:proofErr w:type="spellStart"/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nRNP</w:t>
            </w:r>
            <w:proofErr w:type="spellEnd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/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Sm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Sm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proofErr w:type="spellStart"/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Mi</w:t>
            </w:r>
            <w:proofErr w:type="spellEnd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-2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alpha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proofErr w:type="spellStart"/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Mi</w:t>
            </w:r>
            <w:proofErr w:type="spellEnd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-2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beta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Ku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CENP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A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CENP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B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proofErr w:type="spellStart"/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Sp</w:t>
            </w:r>
            <w:proofErr w:type="spellEnd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100,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PML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proofErr w:type="spellStart"/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Scl</w:t>
            </w:r>
            <w:proofErr w:type="spellEnd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-70,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PM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-</w:t>
            </w:r>
            <w:proofErr w:type="spellStart"/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Scl</w:t>
            </w:r>
            <w:proofErr w:type="spellEnd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100, </w:t>
            </w:r>
            <w:proofErr w:type="spellStart"/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PMScl</w:t>
            </w:r>
            <w:proofErr w:type="spellEnd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75,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RP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11,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RP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155, </w:t>
            </w:r>
            <w:proofErr w:type="spellStart"/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gp</w:t>
            </w:r>
            <w:proofErr w:type="spellEnd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120,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PCNA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και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DFS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70 χωριστά) σε ορό, με τεχνική </w:t>
            </w:r>
            <w:proofErr w:type="spellStart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ανοσοαποτύπωσης</w:t>
            </w:r>
            <w:proofErr w:type="spellEnd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(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blot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) σε ταινία (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strip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) με υψηλής καθαρότητα αντιγόνα.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B699B" w:rsidRPr="004E67E9" w:rsidTr="00354432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99B" w:rsidRPr="006B699B" w:rsidRDefault="006B699B" w:rsidP="006B699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Το </w:t>
            </w:r>
            <w:proofErr w:type="spellStart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κιτ</w:t>
            </w:r>
            <w:proofErr w:type="spellEnd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να περιλαμβάνει όλα τα απαραίτητα αντιδραστήρια και διαλύματα για την εκτέλεση της εξέτασης (θετικό μάρτυρα,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sample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buffer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enzyme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conjugate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wash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buffer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substrate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solution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και φορείς </w:t>
            </w:r>
            <w:proofErr w:type="spellStart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επώσης</w:t>
            </w:r>
            <w:proofErr w:type="spellEnd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), και να μπορεί να δουλευτεί ακόμη και ως </w:t>
            </w:r>
            <w:proofErr w:type="spellStart"/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monotest</w:t>
            </w:r>
            <w:proofErr w:type="spellEnd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για κάθε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strip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, χωρίς να απαιτεί ιδιαίτερο εξοπλισμό για την χρήση του.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B699B" w:rsidRPr="004E67E9" w:rsidTr="00354432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99B" w:rsidRPr="006B699B" w:rsidRDefault="006B699B" w:rsidP="006B699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Η μέθοδος να είναι απλή, να ολοκληρώνεται σε σύντομο χρονικό διάστημα και να παρέχει εξαιρετική ευαισθησία και ειδικότητα.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B699B" w:rsidRPr="004E67E9" w:rsidTr="0035443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99B" w:rsidRPr="006B699B" w:rsidRDefault="006B699B" w:rsidP="006B699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Η αξιολόγηση να μην γίνεται με σύγκριση έντασης χρώματος μεταξύ της εμφανιζόμενης μπάντας και του θετικού και αρνητικού μάρτυρα της ταινίας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B699B" w:rsidRPr="004E67E9" w:rsidTr="00354432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99B" w:rsidRPr="006B699B" w:rsidRDefault="006B699B" w:rsidP="006B699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Η αξιολόγηση των αποτελεσμάτων να γίνεται μέσω ειδικού λογισμικού (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software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) που να επιτρέπει την </w:t>
            </w:r>
            <w:proofErr w:type="spellStart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αντικειμενικοποιημένη</w:t>
            </w:r>
            <w:proofErr w:type="spellEnd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ανάγνωση των ταινιών μέσω σαρωτή, την ποσοτικοποίηση ή </w:t>
            </w:r>
            <w:proofErr w:type="spellStart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ημιποσοτκοποίηση</w:t>
            </w:r>
            <w:proofErr w:type="spellEnd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των αποτελεσμάτων και την φύλαξη της εικόνας τους σε ηλεκτρονική μορφή (από όπου θα γίνεται και η ανάκληση τους όταν απαιτείται).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B699B" w:rsidRPr="004E67E9" w:rsidTr="0035443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99B" w:rsidRPr="006B699B" w:rsidRDefault="006B699B" w:rsidP="006B699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Το προσφερόμενο αντιδραστήριο να διαθέτει 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</w:rPr>
              <w:t>CE</w:t>
            </w:r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σήμανση και να </w:t>
            </w:r>
            <w:proofErr w:type="spellStart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εχει</w:t>
            </w:r>
            <w:proofErr w:type="spellEnd"/>
            <w:r w:rsidRPr="006B699B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χρόνο ζωής μεγαλύτερο των 6 μηνών.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6B699B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B699B" w:rsidRPr="004E67E9" w:rsidRDefault="00FA7AB1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B699B" w:rsidRPr="006B699B" w:rsidRDefault="00002F5C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5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699B" w:rsidRPr="004E67E9" w:rsidRDefault="006B699B" w:rsidP="006B699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6B699B" w:rsidRDefault="00A475D5" w:rsidP="006B699B">
      <w:pPr>
        <w:spacing w:after="80" w:line="256" w:lineRule="auto"/>
        <w:jc w:val="left"/>
        <w:rPr>
          <w:lang w:val="el-GR"/>
        </w:rPr>
      </w:pPr>
    </w:p>
    <w:sectPr w:rsidR="00A475D5" w:rsidRPr="006B69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02F5C"/>
    <w:rsid w:val="000D5C34"/>
    <w:rsid w:val="0028262D"/>
    <w:rsid w:val="006B699B"/>
    <w:rsid w:val="007735E4"/>
    <w:rsid w:val="00A475D5"/>
    <w:rsid w:val="00E337FD"/>
    <w:rsid w:val="00EA1C8C"/>
    <w:rsid w:val="00FA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E8388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B8C48A8F</Template>
  <TotalTime>3</TotalTime>
  <Pages>1</Pages>
  <Words>260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2025-12-16T09:38:00Z</dcterms:created>
  <dcterms:modified xsi:type="dcterms:W3CDTF">2025-12-17T08:25:00Z</dcterms:modified>
</cp:coreProperties>
</file>